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="00DE196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Default="000C792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0C792F" w:rsidRPr="00775AFF" w:rsidRDefault="000C792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74.71</w:t>
            </w:r>
          </w:p>
        </w:tc>
        <w:tc>
          <w:tcPr>
            <w:tcW w:w="1341" w:type="dxa"/>
          </w:tcPr>
          <w:p w:rsidR="000C792F" w:rsidRDefault="000C792F" w:rsidP="000C792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7B3FE4" w:rsidP="007B3F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52.13</w:t>
            </w:r>
          </w:p>
        </w:tc>
        <w:tc>
          <w:tcPr>
            <w:tcW w:w="1275" w:type="dxa"/>
          </w:tcPr>
          <w:p w:rsidR="000C792F" w:rsidRDefault="000C792F" w:rsidP="000C792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0C792F" w:rsidP="000C79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22.56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DE1964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792F" w:rsidRDefault="000C792F" w:rsidP="000C792F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67F26" w:rsidRPr="005200CA" w:rsidRDefault="00567F26" w:rsidP="000C792F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ประเมินผล     </w:t>
      </w:r>
      <w:r w:rsidRPr="005200CA">
        <w:rPr>
          <w:rFonts w:ascii="TH SarabunPSK" w:hAnsi="TH SarabunPSK" w:cs="TH SarabunPSK"/>
          <w:color w:val="000000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0C792F" w:rsidRPr="000C792F" w:rsidRDefault="000C792F" w:rsidP="000C792F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0C792F">
      <w:headerReference w:type="default" r:id="rId8"/>
      <w:footerReference w:type="even" r:id="rId9"/>
      <w:pgSz w:w="11906" w:h="16838"/>
      <w:pgMar w:top="1560" w:right="1304" w:bottom="567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191" w:rsidRDefault="00DE3191">
      <w:r>
        <w:separator/>
      </w:r>
    </w:p>
  </w:endnote>
  <w:endnote w:type="continuationSeparator" w:id="0">
    <w:p w:rsidR="00DE3191" w:rsidRDefault="00DE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191" w:rsidRDefault="00DE3191">
      <w:r>
        <w:separator/>
      </w:r>
    </w:p>
  </w:footnote>
  <w:footnote w:type="continuationSeparator" w:id="0">
    <w:p w:rsidR="00DE3191" w:rsidRDefault="00DE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792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792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307F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C792F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00C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B3FE4"/>
    <w:rsid w:val="007C1729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E1964"/>
    <w:rsid w:val="00DE3191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45291-2DED-4ED4-8FF7-91B52B77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19</cp:revision>
  <cp:lastPrinted>2015-01-19T07:15:00Z</cp:lastPrinted>
  <dcterms:created xsi:type="dcterms:W3CDTF">2017-01-06T08:27:00Z</dcterms:created>
  <dcterms:modified xsi:type="dcterms:W3CDTF">2018-02-01T04:18:00Z</dcterms:modified>
</cp:coreProperties>
</file>